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0D89F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LATEMER</w:t>
      </w: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4D530BAD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of York. Notary.</w:t>
      </w:r>
    </w:p>
    <w:p w14:paraId="05F3C35E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39AA69E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EF6E174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Philip </w:t>
      </w:r>
      <w:proofErr w:type="spellStart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Lepeyate</w:t>
      </w:r>
      <w:proofErr w:type="spellEnd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clerk(q.v.), brought a plaint of debt against him, John </w:t>
      </w:r>
      <w:proofErr w:type="spellStart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</w:p>
    <w:p w14:paraId="3033E1E7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Howden</w:t>
      </w:r>
      <w:proofErr w:type="spellEnd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chaplain(q.v.) and Thomas Roper of </w:t>
      </w:r>
      <w:proofErr w:type="spellStart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Bugthorp</w:t>
      </w:r>
      <w:proofErr w:type="spellEnd"/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516E2EB0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F80F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80FF0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0B01F2A1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4C5B20C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F4C72F8" w14:textId="77777777" w:rsidR="00F80FF0" w:rsidRPr="00F80FF0" w:rsidRDefault="00F80FF0" w:rsidP="00F80FF0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F80FF0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30 July 2021</w:t>
      </w:r>
    </w:p>
    <w:p w14:paraId="74405891" w14:textId="77777777" w:rsidR="00BA00AB" w:rsidRPr="00F80F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80F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CE277" w14:textId="77777777" w:rsidR="00F80FF0" w:rsidRDefault="00F80FF0" w:rsidP="009139A6">
      <w:r>
        <w:separator/>
      </w:r>
    </w:p>
  </w:endnote>
  <w:endnote w:type="continuationSeparator" w:id="0">
    <w:p w14:paraId="74B15040" w14:textId="77777777" w:rsidR="00F80FF0" w:rsidRDefault="00F80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51A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189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54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9E92" w14:textId="77777777" w:rsidR="00F80FF0" w:rsidRDefault="00F80FF0" w:rsidP="009139A6">
      <w:r>
        <w:separator/>
      </w:r>
    </w:p>
  </w:footnote>
  <w:footnote w:type="continuationSeparator" w:id="0">
    <w:p w14:paraId="70680429" w14:textId="77777777" w:rsidR="00F80FF0" w:rsidRDefault="00F80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DB0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897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D3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F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8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94546"/>
  <w15:chartTrackingRefBased/>
  <w15:docId w15:val="{67CE7F64-57AD-437E-8505-2F6D0742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80F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2021-09-25T10:54:00Z</dcterms:created>
  <dcterms:modified xsi:type="dcterms:W3CDTF">2021-09-25T10:54:00Z</dcterms:modified>
</cp:coreProperties>
</file>